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8DFAD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429AA72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Vicar of Keynsham, Somerset.</w:t>
      </w:r>
    </w:p>
    <w:p w14:paraId="1D7CA389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</w:p>
    <w:p w14:paraId="519A77FA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</w:p>
    <w:p w14:paraId="2DF992AB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Peke of Bristol(q.v.)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</w:p>
    <w:p w14:paraId="5A7C6803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Nelee</w:t>
      </w:r>
      <w:proofErr w:type="spellEnd"/>
      <w:r>
        <w:rPr>
          <w:rFonts w:cs="Times New Roman"/>
          <w:szCs w:val="24"/>
        </w:rPr>
        <w:t xml:space="preserve"> of Keynsham(q.v.).</w:t>
      </w:r>
    </w:p>
    <w:p w14:paraId="71AF1646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4F67DCE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</w:p>
    <w:p w14:paraId="5F4523C5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</w:p>
    <w:p w14:paraId="7A7A37E5" w14:textId="77777777" w:rsidR="00143DA6" w:rsidRDefault="00143DA6" w:rsidP="00143DA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3DCBDA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D2B5E" w14:textId="77777777" w:rsidR="00143DA6" w:rsidRDefault="00143DA6" w:rsidP="009139A6">
      <w:r>
        <w:separator/>
      </w:r>
    </w:p>
  </w:endnote>
  <w:endnote w:type="continuationSeparator" w:id="0">
    <w:p w14:paraId="4A79090C" w14:textId="77777777" w:rsidR="00143DA6" w:rsidRDefault="00143D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90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15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E6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0EA92" w14:textId="77777777" w:rsidR="00143DA6" w:rsidRDefault="00143DA6" w:rsidP="009139A6">
      <w:r>
        <w:separator/>
      </w:r>
    </w:p>
  </w:footnote>
  <w:footnote w:type="continuationSeparator" w:id="0">
    <w:p w14:paraId="16CC30A1" w14:textId="77777777" w:rsidR="00143DA6" w:rsidRDefault="00143D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5B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EB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DA6"/>
    <w:rsid w:val="000666E0"/>
    <w:rsid w:val="00143DA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CF73B"/>
  <w15:chartTrackingRefBased/>
  <w15:docId w15:val="{501E705E-7AEF-4D8F-A9FF-14C557C2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3D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2023-01-21T15:47:00Z</dcterms:created>
  <dcterms:modified xsi:type="dcterms:W3CDTF">2023-01-21T15:48:00Z</dcterms:modified>
</cp:coreProperties>
</file>